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2A7F8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THRELKELD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d.1401)</w:t>
      </w:r>
    </w:p>
    <w:p w14:paraId="4352BDB2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Ullesby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14:paraId="58441F05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66D5FD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C1637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Jan.1401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(C.F.R. 1399-1405 p.83)</w:t>
      </w:r>
    </w:p>
    <w:p w14:paraId="325D0483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82E8D6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B2C03" w14:textId="77777777" w:rsidR="007F1840" w:rsidRDefault="007F1840" w:rsidP="007F1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42D491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A981" w14:textId="77777777" w:rsidR="007F1840" w:rsidRDefault="007F1840" w:rsidP="009139A6">
      <w:r>
        <w:separator/>
      </w:r>
    </w:p>
  </w:endnote>
  <w:endnote w:type="continuationSeparator" w:id="0">
    <w:p w14:paraId="2C6D5240" w14:textId="77777777" w:rsidR="007F1840" w:rsidRDefault="007F18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A2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356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814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4CD0" w14:textId="77777777" w:rsidR="007F1840" w:rsidRDefault="007F1840" w:rsidP="009139A6">
      <w:r>
        <w:separator/>
      </w:r>
    </w:p>
  </w:footnote>
  <w:footnote w:type="continuationSeparator" w:id="0">
    <w:p w14:paraId="4AFC8A4D" w14:textId="77777777" w:rsidR="007F1840" w:rsidRDefault="007F18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D0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ED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6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40"/>
    <w:rsid w:val="000666E0"/>
    <w:rsid w:val="002510B7"/>
    <w:rsid w:val="005C130B"/>
    <w:rsid w:val="007F184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33C2"/>
  <w15:chartTrackingRefBased/>
  <w15:docId w15:val="{BDC1FB98-B0EB-4FC4-9A9E-09404CD7A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2021-04-20T19:53:00Z</dcterms:created>
  <dcterms:modified xsi:type="dcterms:W3CDTF">2021-04-20T19:54:00Z</dcterms:modified>
</cp:coreProperties>
</file>